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Cecily MARLOWE</w:t>
      </w: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fl.1495)</w:t>
      </w: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bookmarkEnd w:id="0"/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Richard(q.v.).</w:t>
      </w:r>
    </w:p>
    <w:p w:rsidR="002F1ED4" w:rsidRPr="00EE7DE0" w:rsidRDefault="002F1ED4" w:rsidP="002F1ED4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2F1ED4" w:rsidRDefault="002F1ED4" w:rsidP="002F1ED4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F1ED4" w:rsidRDefault="002F1ED4" w:rsidP="002F1ED4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Oct.1495</w:t>
      </w: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against them by Richard </w:t>
      </w:r>
      <w:proofErr w:type="spellStart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Croste</w:t>
      </w:r>
      <w:proofErr w:type="spellEnd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</w:t>
      </w:r>
    </w:p>
    <w:p w:rsidR="002F1ED4" w:rsidRPr="002F1ED4" w:rsidRDefault="002F1ED4" w:rsidP="002F1ED4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Henry </w:t>
      </w:r>
      <w:proofErr w:type="spellStart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Caryke</w:t>
      </w:r>
      <w:proofErr w:type="spellEnd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over a </w:t>
      </w:r>
      <w:proofErr w:type="spellStart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2 tofts, a garden, 37 acres of land and 7 acres of meadow in Chipping Norton, Oxfordshire.   (ibid.)</w:t>
      </w: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F1ED4" w:rsidRPr="002F1ED4" w:rsidRDefault="002F1ED4" w:rsidP="002F1ED4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F1ED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24 March 2015</w:t>
      </w:r>
    </w:p>
    <w:p w:rsidR="006B2F86" w:rsidRPr="00E71FC3" w:rsidRDefault="002F1E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ED4" w:rsidRDefault="002F1ED4" w:rsidP="00E71FC3">
      <w:pPr>
        <w:spacing w:after="0" w:line="240" w:lineRule="auto"/>
      </w:pPr>
      <w:r>
        <w:separator/>
      </w:r>
    </w:p>
  </w:endnote>
  <w:endnote w:type="continuationSeparator" w:id="0">
    <w:p w:rsidR="002F1ED4" w:rsidRDefault="002F1E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ED4" w:rsidRDefault="002F1ED4" w:rsidP="00E71FC3">
      <w:pPr>
        <w:spacing w:after="0" w:line="240" w:lineRule="auto"/>
      </w:pPr>
      <w:r>
        <w:separator/>
      </w:r>
    </w:p>
  </w:footnote>
  <w:footnote w:type="continuationSeparator" w:id="0">
    <w:p w:rsidR="002F1ED4" w:rsidRDefault="002F1E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ED4"/>
    <w:rsid w:val="002F1E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AE83EF-227A-4F6D-9F50-C7A88A97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F1E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2016-03-19T21:41:00Z</dcterms:created>
  <dcterms:modified xsi:type="dcterms:W3CDTF">2016-03-19T21:42:00Z</dcterms:modified>
</cp:coreProperties>
</file>